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0DEB" w14:textId="363A2977" w:rsidR="00BA00AB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0B93">
        <w:rPr>
          <w:rFonts w:ascii="Times New Roman" w:hAnsi="Times New Roman" w:cs="Times New Roman"/>
          <w:sz w:val="24"/>
          <w:szCs w:val="24"/>
          <w:u w:val="single"/>
        </w:rPr>
        <w:t>William SCISSON</w:t>
      </w:r>
      <w:r>
        <w:rPr>
          <w:rFonts w:ascii="Times New Roman" w:hAnsi="Times New Roman" w:cs="Times New Roman"/>
          <w:sz w:val="24"/>
          <w:szCs w:val="24"/>
        </w:rPr>
        <w:t xml:space="preserve">       (d.1483)</w:t>
      </w:r>
    </w:p>
    <w:p w14:paraId="70559DCF" w14:textId="0CC740A3" w:rsid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 Hutton.</w:t>
      </w:r>
    </w:p>
    <w:p w14:paraId="53075680" w14:textId="5B8E498F" w:rsid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A8E3B7" w14:textId="7634CB7A" w:rsid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6F0C04" w14:textId="3284E969" w:rsid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Mar.1483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113F40DA" w14:textId="5F398E04" w:rsid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E0A1402" w14:textId="23AE616D" w:rsid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C5E1F" w14:textId="6813CF0F" w:rsid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FB5FC5" w14:textId="0BCAFD90" w:rsidR="00030B93" w:rsidRPr="00030B93" w:rsidRDefault="00030B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030B93" w:rsidRPr="00030B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CAE99" w14:textId="77777777" w:rsidR="00030B93" w:rsidRDefault="00030B93" w:rsidP="009139A6">
      <w:r>
        <w:separator/>
      </w:r>
    </w:p>
  </w:endnote>
  <w:endnote w:type="continuationSeparator" w:id="0">
    <w:p w14:paraId="562B663A" w14:textId="77777777" w:rsidR="00030B93" w:rsidRDefault="00030B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5D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846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EF2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2E8A1" w14:textId="77777777" w:rsidR="00030B93" w:rsidRDefault="00030B93" w:rsidP="009139A6">
      <w:r>
        <w:separator/>
      </w:r>
    </w:p>
  </w:footnote>
  <w:footnote w:type="continuationSeparator" w:id="0">
    <w:p w14:paraId="0B151EE3" w14:textId="77777777" w:rsidR="00030B93" w:rsidRDefault="00030B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3F2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8A5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67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93"/>
    <w:rsid w:val="00030B9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B8DE8"/>
  <w15:chartTrackingRefBased/>
  <w15:docId w15:val="{CD48364C-B049-48B0-9CF8-54D2F044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2022-02-26T10:36:00Z</dcterms:created>
  <dcterms:modified xsi:type="dcterms:W3CDTF">2022-02-26T10:39:00Z</dcterms:modified>
</cp:coreProperties>
</file>